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6CA5AD2E" w:rsidR="006E5D65" w:rsidRPr="00E960BB" w:rsidRDefault="00997F14" w:rsidP="00765BFE">
      <w:pPr>
        <w:pStyle w:val="Bezodstpw"/>
      </w:pPr>
      <w:r>
        <w:rPr>
          <w:rFonts w:ascii="Times New Roman" w:hAnsi="Times New Roman"/>
          <w:b/>
        </w:rPr>
        <w:t xml:space="preserve">   </w:t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CD6897">
        <w:rPr>
          <w:rFonts w:ascii="Times New Roman" w:hAnsi="Times New Roman"/>
          <w:b/>
        </w:rPr>
        <w:tab/>
      </w:r>
      <w:r w:rsidR="003D6AE2"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6B7FE8E1" w14:textId="77777777" w:rsidR="00781458" w:rsidRDefault="00781458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6D28A32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C6322" w:rsidRPr="003D6AE2">
        <w:rPr>
          <w:rFonts w:ascii="Corbel" w:hAnsi="Corbel"/>
          <w:i/>
          <w:smallCaps/>
          <w:color w:val="000000" w:themeColor="text1"/>
          <w:sz w:val="24"/>
          <w:szCs w:val="24"/>
        </w:rPr>
        <w:t>202</w:t>
      </w:r>
      <w:r w:rsidR="006F52A4" w:rsidRPr="003D6AE2">
        <w:rPr>
          <w:rFonts w:ascii="Corbel" w:hAnsi="Corbel"/>
          <w:i/>
          <w:smallCaps/>
          <w:color w:val="000000" w:themeColor="text1"/>
          <w:sz w:val="24"/>
          <w:szCs w:val="24"/>
        </w:rPr>
        <w:t>5-2030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56741A5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781458">
        <w:rPr>
          <w:rFonts w:ascii="Corbel" w:hAnsi="Corbel"/>
          <w:szCs w:val="20"/>
        </w:rPr>
        <w:t xml:space="preserve">Rok akademicki   </w:t>
      </w:r>
      <w:r w:rsidR="00781458" w:rsidRPr="00781458">
        <w:rPr>
          <w:rFonts w:ascii="Corbel" w:hAnsi="Corbel"/>
          <w:szCs w:val="20"/>
        </w:rPr>
        <w:t>202</w:t>
      </w:r>
      <w:r w:rsidR="007D7E55">
        <w:rPr>
          <w:rFonts w:ascii="Corbel" w:hAnsi="Corbel"/>
          <w:szCs w:val="20"/>
        </w:rPr>
        <w:t>6</w:t>
      </w:r>
      <w:r w:rsidR="00781458" w:rsidRPr="00781458">
        <w:rPr>
          <w:rFonts w:ascii="Corbel" w:hAnsi="Corbel"/>
          <w:szCs w:val="20"/>
        </w:rPr>
        <w:t>/</w:t>
      </w:r>
      <w:r w:rsidR="00632300">
        <w:rPr>
          <w:rFonts w:ascii="Corbel" w:hAnsi="Corbel"/>
          <w:szCs w:val="20"/>
        </w:rPr>
        <w:t>20</w:t>
      </w:r>
      <w:r w:rsidR="00781458" w:rsidRPr="00781458">
        <w:rPr>
          <w:rFonts w:ascii="Corbel" w:hAnsi="Corbel"/>
          <w:szCs w:val="20"/>
        </w:rPr>
        <w:t>2</w:t>
      </w:r>
      <w:r w:rsidR="007D7E55">
        <w:rPr>
          <w:rFonts w:ascii="Corbel" w:hAnsi="Corbel"/>
          <w:szCs w:val="20"/>
        </w:rPr>
        <w:t>7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824AF8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0B49075F" w:rsidR="0085747A" w:rsidRPr="002F42C6" w:rsidRDefault="002F42C6" w:rsidP="009C54AE">
            <w:pPr>
              <w:pStyle w:val="Odpowiedzi"/>
              <w:spacing w:before="100" w:beforeAutospacing="1" w:after="100" w:afterAutospacing="1"/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="0085747A" w:rsidRPr="009C54AE" w14:paraId="1D95E649" w14:textId="77777777" w:rsidTr="00824AF8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824AF8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FCC1CB6" w:rsidR="0085747A" w:rsidRPr="009C54AE" w:rsidRDefault="006F5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AE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00824AF8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264F214" w:rsidR="0085747A" w:rsidRPr="009C54AE" w:rsidRDefault="00AB4A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24AF8" w:rsidRPr="009C54AE" w14:paraId="3FF9E551" w14:textId="77777777" w:rsidTr="00824AF8">
        <w:tc>
          <w:tcPr>
            <w:tcW w:w="2694" w:type="dxa"/>
            <w:vAlign w:val="center"/>
          </w:tcPr>
          <w:p w14:paraId="7262E136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68795EF5" w:rsidR="00824AF8" w:rsidRPr="009C54AE" w:rsidRDefault="00824AF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24AF8" w:rsidRPr="009C54AE" w14:paraId="175D6E01" w14:textId="77777777" w:rsidTr="00824AF8">
        <w:tc>
          <w:tcPr>
            <w:tcW w:w="2694" w:type="dxa"/>
            <w:vAlign w:val="center"/>
          </w:tcPr>
          <w:p w14:paraId="70DF1B4E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D880A13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="00824AF8" w:rsidRPr="009C54AE" w14:paraId="6E67EAE7" w14:textId="77777777" w:rsidTr="00824AF8">
        <w:tc>
          <w:tcPr>
            <w:tcW w:w="2694" w:type="dxa"/>
            <w:vAlign w:val="center"/>
          </w:tcPr>
          <w:p w14:paraId="7651DF7F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49FDE221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24AF8" w:rsidRPr="009C54AE" w14:paraId="75ABF26F" w14:textId="77777777" w:rsidTr="00824AF8">
        <w:tc>
          <w:tcPr>
            <w:tcW w:w="2694" w:type="dxa"/>
            <w:vAlign w:val="center"/>
          </w:tcPr>
          <w:p w14:paraId="23AB9D0D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75F7172C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24AF8" w:rsidRPr="0006219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24AF8" w:rsidRPr="009C54AE" w14:paraId="15CBCD27" w14:textId="77777777" w:rsidTr="00824AF8">
        <w:tc>
          <w:tcPr>
            <w:tcW w:w="2694" w:type="dxa"/>
            <w:vAlign w:val="center"/>
          </w:tcPr>
          <w:p w14:paraId="60808FAC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4BDCC169" w:rsidR="00824AF8" w:rsidRPr="009C54AE" w:rsidRDefault="0078029C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781458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24AF8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24AF8" w:rsidRPr="009C54AE" w14:paraId="4DBB036D" w14:textId="77777777" w:rsidTr="00824AF8">
        <w:tc>
          <w:tcPr>
            <w:tcW w:w="2694" w:type="dxa"/>
            <w:vAlign w:val="center"/>
          </w:tcPr>
          <w:p w14:paraId="468A04A5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174F1001" w:rsidR="00824AF8" w:rsidRPr="009C54AE" w:rsidRDefault="003B5587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F20C3E" w:rsidRPr="00B74528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824AF8" w:rsidRPr="009C54AE" w14:paraId="13B16DC3" w14:textId="77777777" w:rsidTr="00824AF8">
        <w:tc>
          <w:tcPr>
            <w:tcW w:w="2694" w:type="dxa"/>
            <w:vAlign w:val="center"/>
          </w:tcPr>
          <w:p w14:paraId="1A7F3AD3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0F6914" w:rsidR="00824AF8" w:rsidRPr="009C54AE" w:rsidRDefault="00781458" w:rsidP="00824A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24AF8" w:rsidRPr="009C54AE" w14:paraId="571FE831" w14:textId="77777777" w:rsidTr="00824AF8">
        <w:tc>
          <w:tcPr>
            <w:tcW w:w="2694" w:type="dxa"/>
            <w:vAlign w:val="center"/>
          </w:tcPr>
          <w:p w14:paraId="18CC8C5D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927DE90" w:rsidR="00824AF8" w:rsidRPr="009C54AE" w:rsidRDefault="00824AF8" w:rsidP="00AB4A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Wojciech Walat</w:t>
            </w:r>
            <w:r w:rsidR="00AB4A2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,prof. UR</w:t>
            </w:r>
          </w:p>
        </w:tc>
      </w:tr>
      <w:tr w:rsidR="00824AF8" w:rsidRPr="009C54AE" w14:paraId="367BD83D" w14:textId="77777777" w:rsidTr="00824AF8">
        <w:tc>
          <w:tcPr>
            <w:tcW w:w="2694" w:type="dxa"/>
            <w:vAlign w:val="center"/>
          </w:tcPr>
          <w:p w14:paraId="7E1B9150" w14:textId="77777777" w:rsidR="00824AF8" w:rsidRPr="009C54AE" w:rsidRDefault="00824AF8" w:rsidP="00824A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4D523F7E" w:rsidR="00824AF8" w:rsidRPr="00C65CF1" w:rsidRDefault="00824AF8" w:rsidP="006F52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44A5CFA" w14:textId="416D629E" w:rsidR="00923D7D" w:rsidRPr="009C54AE" w:rsidRDefault="0085747A" w:rsidP="00C65CF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824AF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824AF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D5515C7" w:rsidR="00015B8F" w:rsidRPr="009C54AE" w:rsidRDefault="007802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40F967AA" w:rsidR="00015B8F" w:rsidRPr="009C54AE" w:rsidRDefault="00824A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243F1C47" w:rsidR="00015B8F" w:rsidRPr="009C54AE" w:rsidRDefault="00824A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242C8777" w:rsidR="00015B8F" w:rsidRPr="009C54AE" w:rsidRDefault="00824AF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82A3F4D" w:rsidR="0085747A" w:rsidRPr="009C54AE" w:rsidRDefault="00824AF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19C54F" w14:textId="0B6C9610" w:rsidR="009C54AE" w:rsidRDefault="0078145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5B52C3">
        <w:rPr>
          <w:rFonts w:ascii="Corbel" w:hAnsi="Corbel"/>
          <w:b w:val="0"/>
          <w:szCs w:val="24"/>
        </w:rPr>
        <w:t xml:space="preserve">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636A4026" w:rsidR="0085747A" w:rsidRPr="00C65CF1" w:rsidRDefault="00824AF8" w:rsidP="00CA3F9E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="00A714DB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="00B83FC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programowania </w:t>
            </w:r>
            <w:r w:rsidR="0068255B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obiektowym (</w:t>
            </w:r>
            <w:hyperlink r:id="rId11" w:history="1">
              <w:r w:rsidR="00CA3F9E" w:rsidRPr="00C65CF1">
                <w:rPr>
                  <w:rFonts w:ascii="Corbel" w:hAnsi="Corbel"/>
                  <w:b w:val="0"/>
                  <w:color w:val="000000"/>
                  <w:sz w:val="24"/>
                  <w:szCs w:val="24"/>
                </w:rPr>
                <w:t>Scratch</w:t>
              </w:r>
            </w:hyperlink>
            <w:r w:rsidR="00CA3F9E" w:rsidRPr="00C65CF1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0B0C35" w14:textId="77777777" w:rsidTr="005F791F">
        <w:tc>
          <w:tcPr>
            <w:tcW w:w="843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969A5D0" w14:textId="09704825" w:rsidR="0085747A" w:rsidRPr="005F791F" w:rsidRDefault="00CA3F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="0085747A" w:rsidRPr="009C54AE" w14:paraId="6A88AE9D" w14:textId="77777777" w:rsidTr="005F791F">
        <w:tc>
          <w:tcPr>
            <w:tcW w:w="843" w:type="dxa"/>
            <w:vAlign w:val="center"/>
          </w:tcPr>
          <w:p w14:paraId="53E01975" w14:textId="62BD9502" w:rsidR="0085747A" w:rsidRPr="009C54AE" w:rsidRDefault="005F79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73D6CED" w14:textId="36E5198D" w:rsidR="0085747A" w:rsidRPr="005F791F" w:rsidRDefault="00CA3F9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="005F791F" w:rsidRP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="0085747A" w:rsidRPr="009C54AE" w14:paraId="52323540" w14:textId="77777777" w:rsidTr="005F791F">
        <w:tc>
          <w:tcPr>
            <w:tcW w:w="843" w:type="dxa"/>
            <w:vAlign w:val="center"/>
          </w:tcPr>
          <w:p w14:paraId="189FBA2B" w14:textId="0CCCC751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2B5C422" w14:textId="26CB78F4" w:rsidR="0085747A" w:rsidRPr="005F791F" w:rsidRDefault="005F79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1799CCC" w14:textId="77777777" w:rsidTr="002B5AB3">
        <w:tc>
          <w:tcPr>
            <w:tcW w:w="1681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2962" w:rsidRPr="009C54AE" w14:paraId="5DA6F6F8" w14:textId="77777777" w:rsidTr="00C65CF1">
        <w:tc>
          <w:tcPr>
            <w:tcW w:w="1681" w:type="dxa"/>
          </w:tcPr>
          <w:p w14:paraId="61813C10" w14:textId="77777777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5EA18B1" w14:textId="3E8B6BB6" w:rsidR="005A2962" w:rsidRPr="002B5AB3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0C200D6" w14:textId="0D1D57F2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5A2962" w:rsidRPr="009C54AE" w14:paraId="664FC6A1" w14:textId="77777777" w:rsidTr="00C65CF1">
        <w:tc>
          <w:tcPr>
            <w:tcW w:w="1681" w:type="dxa"/>
          </w:tcPr>
          <w:p w14:paraId="695D7137" w14:textId="77777777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0CD451D" w14:textId="05AFE9E8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DE14639" w14:textId="4A812419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5A2962" w:rsidRPr="009C54AE" w14:paraId="5ECFC366" w14:textId="77777777" w:rsidTr="00C65CF1">
        <w:tc>
          <w:tcPr>
            <w:tcW w:w="1681" w:type="dxa"/>
          </w:tcPr>
          <w:p w14:paraId="1D840B19" w14:textId="0B52D83C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6DAA742E" w14:textId="48AD1304" w:rsidR="005A2962" w:rsidRPr="002B5AB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 sytuację problemową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F37E818" w14:textId="209443D4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="005A2962" w:rsidRPr="009C54AE" w14:paraId="1DCF8F20" w14:textId="77777777" w:rsidTr="00C65CF1">
        <w:tc>
          <w:tcPr>
            <w:tcW w:w="1681" w:type="dxa"/>
          </w:tcPr>
          <w:p w14:paraId="65F76230" w14:textId="5F777A13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5E7EC891" w14:textId="32BF60F6" w:rsidR="005A2962" w:rsidRPr="002B5AB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44AB9C4D" w14:textId="77777777" w:rsidR="005A2962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PPiW.U06</w:t>
            </w:r>
          </w:p>
          <w:p w14:paraId="40E1498D" w14:textId="2A91FA56" w:rsidR="000758CC" w:rsidRPr="00C65CF1" w:rsidRDefault="000758CC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A2962" w:rsidRPr="009C54AE" w14:paraId="5BC96443" w14:textId="77777777" w:rsidTr="00C65CF1">
        <w:tc>
          <w:tcPr>
            <w:tcW w:w="1681" w:type="dxa"/>
          </w:tcPr>
          <w:p w14:paraId="318B64EE" w14:textId="72B8DB2D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ABCC03" w14:textId="72F79568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kreatywny tworzyć i rozwiązywać zadania problemowe w sposób indywidualny i  pracy 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C387A25" w14:textId="77777777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  <w:p w14:paraId="18BE68DB" w14:textId="77777777" w:rsidR="005A2962" w:rsidRPr="00C65CF1" w:rsidRDefault="005A2962" w:rsidP="00C65CF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A2962" w:rsidRPr="009C54AE" w14:paraId="5AB4AC61" w14:textId="77777777" w:rsidTr="00C65CF1">
        <w:tc>
          <w:tcPr>
            <w:tcW w:w="1681" w:type="dxa"/>
          </w:tcPr>
          <w:p w14:paraId="120F9E70" w14:textId="269241EB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7C3DE754" w14:textId="50B1D282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0F5547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DE08E01" w14:textId="72FAD855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5A2962" w:rsidRPr="009C54AE" w14:paraId="3B9B8D58" w14:textId="77777777" w:rsidTr="00C65CF1">
        <w:tc>
          <w:tcPr>
            <w:tcW w:w="1681" w:type="dxa"/>
          </w:tcPr>
          <w:p w14:paraId="43F730A7" w14:textId="357D5893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D1246B0" w14:textId="5EB48773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12ECDD7" w14:textId="1C4A1730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5A2962" w:rsidRPr="009C54AE" w14:paraId="60D6E482" w14:textId="77777777" w:rsidTr="00C65CF1">
        <w:tc>
          <w:tcPr>
            <w:tcW w:w="1681" w:type="dxa"/>
          </w:tcPr>
          <w:p w14:paraId="4BC7B9B6" w14:textId="513DDA12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482C6537" w14:textId="4055CFFE" w:rsidR="005A2962" w:rsidRPr="009C54AE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A33D09C" w14:textId="61684BE6" w:rsidR="005A2962" w:rsidRPr="00C65CF1" w:rsidRDefault="005A2962" w:rsidP="00C65CF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5A2962" w:rsidRPr="009C54AE" w14:paraId="2CB5DD49" w14:textId="77777777" w:rsidTr="00C65CF1">
        <w:tc>
          <w:tcPr>
            <w:tcW w:w="1681" w:type="dxa"/>
          </w:tcPr>
          <w:p w14:paraId="48BB8E8C" w14:textId="001A7500" w:rsidR="005A2962" w:rsidRPr="009C54AE" w:rsidRDefault="005A2962" w:rsidP="002B5A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5E5877CF" w14:textId="1C9486C7" w:rsidR="005A2962" w:rsidRPr="00355D63" w:rsidRDefault="000F5547" w:rsidP="002B5A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="005A2962" w:rsidRPr="00240F6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>postawy odpowiedniego zachowania dzieci lub uczniów w świecie mediów cyfrowych oraz inspirowania do kreatywnego i komputacyjnego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A29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02F93012" w14:textId="0159964B" w:rsidR="005A2962" w:rsidRPr="00C65CF1" w:rsidRDefault="005A2962" w:rsidP="006518B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65CF1">
              <w:rPr>
                <w:rFonts w:ascii="Corbel" w:hAnsi="Corbel"/>
                <w:sz w:val="24"/>
                <w:szCs w:val="24"/>
              </w:rPr>
              <w:t>PPiW.K</w:t>
            </w:r>
            <w:r w:rsidR="000758CC">
              <w:rPr>
                <w:rFonts w:ascii="Corbel" w:hAnsi="Corbel"/>
                <w:sz w:val="24"/>
                <w:szCs w:val="24"/>
              </w:rPr>
              <w:t>0</w:t>
            </w:r>
            <w:r w:rsidRPr="00C65CF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5BFE" w:rsidRPr="009C54AE" w14:paraId="2E1BB617" w14:textId="77777777" w:rsidTr="00765BFE">
        <w:tc>
          <w:tcPr>
            <w:tcW w:w="9639" w:type="dxa"/>
          </w:tcPr>
          <w:p w14:paraId="4E46D367" w14:textId="19E09540" w:rsidR="00765BFE" w:rsidRPr="009C54AE" w:rsidRDefault="000F145F" w:rsidP="000F14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F145F">
              <w:rPr>
                <w:rFonts w:ascii="Corbel" w:hAnsi="Corbel"/>
                <w:b/>
                <w:sz w:val="24"/>
                <w:szCs w:val="24"/>
              </w:rPr>
              <w:t>Koncepcja edukacji informatycznej w wychowaniu przedszkolnym i edukacji wczesnoszkolnej</w:t>
            </w:r>
            <w:r>
              <w:rPr>
                <w:rFonts w:ascii="Corbel" w:hAnsi="Corbel"/>
                <w:sz w:val="24"/>
                <w:szCs w:val="24"/>
              </w:rPr>
              <w:t>: p</w:t>
            </w:r>
            <w:r w:rsidR="00765BFE">
              <w:rPr>
                <w:rFonts w:ascii="Corbel" w:hAnsi="Corbel"/>
                <w:sz w:val="24"/>
                <w:szCs w:val="24"/>
              </w:rPr>
              <w:t>odstawowe pojęcia z dydaktyki informatyki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5BFE" w:rsidRPr="009C54AE" w14:paraId="4C2EAB71" w14:textId="77777777" w:rsidTr="00765BFE">
        <w:tc>
          <w:tcPr>
            <w:tcW w:w="9639" w:type="dxa"/>
          </w:tcPr>
          <w:p w14:paraId="51B01B81" w14:textId="7AA278CC" w:rsidR="00765BFE" w:rsidRPr="009C54AE" w:rsidRDefault="00765BFE" w:rsidP="000F14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F145F">
              <w:rPr>
                <w:rFonts w:ascii="Corbel" w:hAnsi="Corbel"/>
                <w:b/>
                <w:sz w:val="24"/>
                <w:szCs w:val="24"/>
              </w:rPr>
              <w:t xml:space="preserve">Podstawa programowa </w:t>
            </w:r>
            <w:r w:rsidR="000F145F">
              <w:rPr>
                <w:rFonts w:ascii="Corbel" w:hAnsi="Corbel"/>
                <w:sz w:val="24"/>
                <w:szCs w:val="24"/>
              </w:rPr>
              <w:t xml:space="preserve">edukacji informatycznej </w:t>
            </w:r>
            <w:r w:rsidR="000F145F" w:rsidRPr="000F145F">
              <w:rPr>
                <w:rFonts w:ascii="Corbel" w:hAnsi="Corbel"/>
                <w:sz w:val="24"/>
                <w:szCs w:val="24"/>
              </w:rPr>
              <w:t>w wychowaniu przedszkolnym i edukacji wczesnoszkolnej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0F145F">
              <w:rPr>
                <w:rFonts w:ascii="Corbel" w:hAnsi="Corbel"/>
                <w:sz w:val="24"/>
                <w:szCs w:val="24"/>
              </w:rPr>
              <w:t xml:space="preserve"> Charakterystyka wybranych programów nauczania w oparciu o nowoczesne metody</w:t>
            </w:r>
          </w:p>
        </w:tc>
      </w:tr>
      <w:tr w:rsidR="00765BFE" w:rsidRPr="009C54AE" w14:paraId="72E03DD1" w14:textId="77777777" w:rsidTr="00765BFE">
        <w:tc>
          <w:tcPr>
            <w:tcW w:w="9639" w:type="dxa"/>
          </w:tcPr>
          <w:p w14:paraId="4D0F8ECA" w14:textId="5B36D6D1" w:rsidR="00765BFE" w:rsidRPr="009C54AE" w:rsidRDefault="000F145F" w:rsidP="000F145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Analiza rozwiąza</w:t>
            </w:r>
            <w:r w:rsidR="005C26EA" w:rsidRPr="005B481A">
              <w:rPr>
                <w:rFonts w:ascii="Corbel" w:hAnsi="Corbel"/>
                <w:b/>
                <w:sz w:val="24"/>
                <w:szCs w:val="24"/>
              </w:rPr>
              <w:t>ń metodycznych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z zakresu edukacji informatycznej w wychowaniu przedszkolnym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65BFE" w:rsidRPr="009C54AE" w14:paraId="2BB67850" w14:textId="77777777" w:rsidTr="00765BFE">
        <w:tc>
          <w:tcPr>
            <w:tcW w:w="9639" w:type="dxa"/>
          </w:tcPr>
          <w:p w14:paraId="48BA3CAC" w14:textId="687F06B1" w:rsidR="00765BFE" w:rsidRDefault="005C26EA" w:rsidP="005C26E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Analiza rozwiązań metodycznych</w:t>
            </w:r>
            <w:r>
              <w:rPr>
                <w:rFonts w:ascii="Corbel" w:hAnsi="Corbel"/>
                <w:sz w:val="24"/>
                <w:szCs w:val="24"/>
              </w:rPr>
              <w:t xml:space="preserve"> z zakresu edukacji informatycznej w klasie I szkoły podstawowej w oparciu o serie podręczników i zeszytów ćwiczeń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765BF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65BFE" w:rsidRPr="009C54AE" w14:paraId="4965BE06" w14:textId="77777777" w:rsidTr="00765BFE">
        <w:tc>
          <w:tcPr>
            <w:tcW w:w="9639" w:type="dxa"/>
          </w:tcPr>
          <w:p w14:paraId="71A45BE1" w14:textId="2CFF93FA" w:rsidR="00765BFE" w:rsidRDefault="005C26EA" w:rsidP="005C26E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Analiza rozwiązań metodycznych</w:t>
            </w:r>
            <w:r>
              <w:rPr>
                <w:rFonts w:ascii="Corbel" w:hAnsi="Corbel"/>
                <w:sz w:val="24"/>
                <w:szCs w:val="24"/>
              </w:rPr>
              <w:t xml:space="preserve"> z zakresu edukacji informatycznej w klasie II szkoły podstawowej w oparciu o serie podręczników i zeszytów ćwiczeń.</w:t>
            </w:r>
          </w:p>
        </w:tc>
      </w:tr>
      <w:tr w:rsidR="00765BFE" w:rsidRPr="009C54AE" w14:paraId="04C01E2F" w14:textId="77777777" w:rsidTr="00765BFE">
        <w:tc>
          <w:tcPr>
            <w:tcW w:w="9639" w:type="dxa"/>
          </w:tcPr>
          <w:p w14:paraId="7AB1741B" w14:textId="5C82633C" w:rsidR="00765BFE" w:rsidRDefault="005C26EA" w:rsidP="00C65C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Analiza rozwiązań metodycznych</w:t>
            </w:r>
            <w:r>
              <w:rPr>
                <w:rFonts w:ascii="Corbel" w:hAnsi="Corbel"/>
                <w:sz w:val="24"/>
                <w:szCs w:val="24"/>
              </w:rPr>
              <w:t xml:space="preserve"> z zakresu edukacji informatycznej w klasie III szkoły podstawowej w oparciu o serie podręczników i zeszytów ćwiczeń.</w:t>
            </w:r>
          </w:p>
        </w:tc>
      </w:tr>
      <w:tr w:rsidR="00765BFE" w:rsidRPr="009C54AE" w14:paraId="273D5D4B" w14:textId="77777777" w:rsidTr="00765BFE">
        <w:tc>
          <w:tcPr>
            <w:tcW w:w="9639" w:type="dxa"/>
          </w:tcPr>
          <w:p w14:paraId="4FF5E41F" w14:textId="5E83B887" w:rsidR="00765BFE" w:rsidRDefault="005C26EA" w:rsidP="00C65CF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5B481A">
              <w:rPr>
                <w:rFonts w:ascii="Corbel" w:hAnsi="Corbel"/>
                <w:b/>
                <w:sz w:val="24"/>
                <w:szCs w:val="24"/>
              </w:rPr>
              <w:t>Nauczyciel w cyfrowej przestrzeni edukacyjnej</w:t>
            </w:r>
            <w:r>
              <w:rPr>
                <w:rFonts w:ascii="Corbel" w:hAnsi="Corbel"/>
                <w:sz w:val="24"/>
                <w:szCs w:val="24"/>
              </w:rPr>
              <w:t xml:space="preserve"> – wybór czy konieczność?</w:t>
            </w:r>
            <w:r w:rsidR="005B481A">
              <w:rPr>
                <w:rFonts w:ascii="Corbel" w:hAnsi="Corbel"/>
                <w:sz w:val="24"/>
                <w:szCs w:val="24"/>
              </w:rPr>
              <w:t xml:space="preserve"> konieczne kompetencje dziś i w przyszłości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65BFE" w:rsidRPr="009C54AE" w14:paraId="250EC855" w14:textId="77777777" w:rsidTr="00923D7D">
        <w:tc>
          <w:tcPr>
            <w:tcW w:w="9639" w:type="dxa"/>
          </w:tcPr>
          <w:p w14:paraId="195D22DA" w14:textId="1C258C67" w:rsidR="00765BFE" w:rsidRPr="009C54AE" w:rsidRDefault="00765BFE" w:rsidP="005C26E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Przygotowanie </w:t>
            </w:r>
            <w:r w:rsidR="00316D86" w:rsidRPr="00316D86">
              <w:rPr>
                <w:rFonts w:ascii="Corbel" w:hAnsi="Corbel"/>
                <w:b/>
                <w:sz w:val="24"/>
                <w:szCs w:val="24"/>
              </w:rPr>
              <w:t>projektów zajęć/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lekcji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nowoczesnych metod nauczania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z wykorzystaniem narzędzi cyfrowych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  <w:r w:rsidR="00316D86">
              <w:rPr>
                <w:rFonts w:ascii="Corbel" w:hAnsi="Corbel"/>
                <w:sz w:val="24"/>
                <w:szCs w:val="24"/>
              </w:rPr>
              <w:t xml:space="preserve"> Analiza rozwiązań praktycznych.</w:t>
            </w:r>
          </w:p>
        </w:tc>
      </w:tr>
      <w:tr w:rsidR="00765BFE" w:rsidRPr="009C54AE" w14:paraId="788AFB11" w14:textId="77777777" w:rsidTr="00923D7D">
        <w:tc>
          <w:tcPr>
            <w:tcW w:w="9639" w:type="dxa"/>
          </w:tcPr>
          <w:p w14:paraId="43283521" w14:textId="082E7FC1" w:rsidR="00765BFE" w:rsidRPr="009C54AE" w:rsidRDefault="00765BFE" w:rsidP="005C26E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Opracowanie </w:t>
            </w:r>
            <w:r w:rsidR="005C26EA" w:rsidRPr="00316D86">
              <w:rPr>
                <w:rFonts w:ascii="Corbel" w:hAnsi="Corbel"/>
                <w:b/>
                <w:sz w:val="24"/>
                <w:szCs w:val="24"/>
              </w:rPr>
              <w:t>fragmentu programu nauczania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dokumentacji dydaktycznej</w:t>
            </w:r>
            <w:r w:rsidR="005C26EA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z zakresu informatyki </w:t>
            </w:r>
            <w:r>
              <w:rPr>
                <w:rFonts w:ascii="Corbel" w:hAnsi="Corbel"/>
                <w:sz w:val="24"/>
                <w:szCs w:val="24"/>
              </w:rPr>
              <w:t>z wykorzystaniem technologii informacyjno-komunikacyjnych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dla wychowania przedszkolnego i edukacji wczesnoszkolnej</w:t>
            </w:r>
            <w:r w:rsidR="000F5547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4C4F" w:rsidRPr="009C54AE" w14:paraId="42761B51" w14:textId="77777777" w:rsidTr="00923D7D">
        <w:tc>
          <w:tcPr>
            <w:tcW w:w="9639" w:type="dxa"/>
          </w:tcPr>
          <w:p w14:paraId="06CEB157" w14:textId="66185EAF" w:rsidR="00054C4F" w:rsidRPr="009C54AE" w:rsidRDefault="00316D86" w:rsidP="00316D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Opracowanie i</w:t>
            </w:r>
            <w:r w:rsidR="005C26EA"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="005C26EA"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zadań/zabaw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 z zakresu edukacji informatycznej w wychowaniu przedszkolnym.</w:t>
            </w:r>
          </w:p>
        </w:tc>
      </w:tr>
      <w:tr w:rsidR="005C26EA" w:rsidRPr="009C54AE" w14:paraId="6A25517E" w14:textId="77777777" w:rsidTr="00923D7D">
        <w:tc>
          <w:tcPr>
            <w:tcW w:w="9639" w:type="dxa"/>
          </w:tcPr>
          <w:p w14:paraId="1233D955" w14:textId="34BE4EDF" w:rsidR="005C26EA" w:rsidRDefault="00316D86" w:rsidP="00316D8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Opracowanie i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C26EA">
              <w:rPr>
                <w:rFonts w:ascii="Corbel" w:hAnsi="Corbel"/>
                <w:sz w:val="24"/>
                <w:szCs w:val="24"/>
              </w:rPr>
              <w:t xml:space="preserve">z zakresu edukacji informatycznej w </w:t>
            </w:r>
            <w:r w:rsidR="005B481A">
              <w:rPr>
                <w:rFonts w:ascii="Corbel" w:hAnsi="Corbel"/>
                <w:sz w:val="24"/>
                <w:szCs w:val="24"/>
              </w:rPr>
              <w:lastRenderedPageBreak/>
              <w:t>klasie I szkoły podstawowej</w:t>
            </w:r>
            <w:r w:rsidR="005C26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B481A" w:rsidRPr="009C54AE" w14:paraId="20C48B45" w14:textId="77777777" w:rsidTr="00923D7D">
        <w:tc>
          <w:tcPr>
            <w:tcW w:w="9639" w:type="dxa"/>
          </w:tcPr>
          <w:p w14:paraId="33DC2D59" w14:textId="1F0E46A3" w:rsidR="005B481A" w:rsidRDefault="00316D86" w:rsidP="005B481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Opracowanie i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</w:t>
            </w:r>
            <w:r w:rsidR="005B481A">
              <w:rPr>
                <w:rFonts w:ascii="Corbel" w:hAnsi="Corbel"/>
                <w:sz w:val="24"/>
                <w:szCs w:val="24"/>
              </w:rPr>
              <w:t xml:space="preserve"> z zakresu edukacji informatycznej w klasie II szkoły podstawowej.</w:t>
            </w:r>
          </w:p>
        </w:tc>
      </w:tr>
      <w:tr w:rsidR="005B481A" w:rsidRPr="009C54AE" w14:paraId="5B22941F" w14:textId="77777777" w:rsidTr="00923D7D">
        <w:tc>
          <w:tcPr>
            <w:tcW w:w="9639" w:type="dxa"/>
          </w:tcPr>
          <w:p w14:paraId="09108DF5" w14:textId="2282F43D" w:rsidR="005B481A" w:rsidRDefault="00316D86" w:rsidP="005B481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Opracowanie i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>nstrukcj</w:t>
            </w:r>
            <w:r>
              <w:rPr>
                <w:rFonts w:ascii="Corbel" w:hAnsi="Corbel"/>
                <w:b/>
                <w:sz w:val="24"/>
                <w:szCs w:val="24"/>
              </w:rPr>
              <w:t>i metodycznej</w:t>
            </w:r>
            <w:r w:rsidRPr="00316D86">
              <w:rPr>
                <w:rFonts w:ascii="Corbel" w:hAnsi="Corbel"/>
                <w:b/>
                <w:sz w:val="24"/>
                <w:szCs w:val="24"/>
              </w:rPr>
              <w:t xml:space="preserve"> realizacji zadań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5B481A">
              <w:rPr>
                <w:rFonts w:ascii="Corbel" w:hAnsi="Corbel"/>
                <w:sz w:val="24"/>
                <w:szCs w:val="24"/>
              </w:rPr>
              <w:t>z zakresu edukacji informatycznej w klasie III szkoły podstawowej.</w:t>
            </w:r>
          </w:p>
        </w:tc>
      </w:tr>
      <w:tr w:rsidR="00316D86" w:rsidRPr="009C54AE" w14:paraId="3A83E6EE" w14:textId="77777777" w:rsidTr="00923D7D">
        <w:tc>
          <w:tcPr>
            <w:tcW w:w="9639" w:type="dxa"/>
          </w:tcPr>
          <w:p w14:paraId="0677BC6A" w14:textId="4F41156D" w:rsidR="00316D86" w:rsidRPr="00316D86" w:rsidRDefault="00316D86" w:rsidP="005B481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316D86">
              <w:rPr>
                <w:rFonts w:ascii="Corbel" w:hAnsi="Corbel"/>
                <w:b/>
                <w:sz w:val="24"/>
                <w:szCs w:val="24"/>
              </w:rPr>
              <w:t>Opracowanie planu rozwoju własnych kompetencji nauczycielskich</w:t>
            </w:r>
            <w:r w:rsidRPr="00316D86">
              <w:rPr>
                <w:rFonts w:ascii="Corbel" w:hAnsi="Corbel"/>
                <w:sz w:val="24"/>
                <w:szCs w:val="24"/>
              </w:rPr>
              <w:t xml:space="preserve"> w zakresie stosowania narzędzi cyfrowych w edukacji.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1F363F12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19FDDB77" w:rsidR="00153C41" w:rsidRPr="006E1B6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74528">
        <w:rPr>
          <w:rFonts w:ascii="Corbel" w:hAnsi="Corbel"/>
          <w:b w:val="0"/>
          <w:i/>
          <w:sz w:val="20"/>
          <w:szCs w:val="20"/>
        </w:rPr>
        <w:t xml:space="preserve"> </w:t>
      </w:r>
      <w:r w:rsidRPr="006E1B69">
        <w:rPr>
          <w:rFonts w:ascii="Corbel" w:hAnsi="Corbel"/>
          <w:b w:val="0"/>
          <w:i/>
          <w:smallCaps w:val="0"/>
        </w:rPr>
        <w:t>W</w:t>
      </w:r>
      <w:r w:rsidR="0085747A" w:rsidRPr="006E1B69">
        <w:rPr>
          <w:rFonts w:ascii="Corbel" w:hAnsi="Corbel"/>
          <w:b w:val="0"/>
          <w:i/>
          <w:smallCaps w:val="0"/>
        </w:rPr>
        <w:t>ykład</w:t>
      </w:r>
      <w:r w:rsidR="00781458" w:rsidRPr="006E1B69">
        <w:rPr>
          <w:rFonts w:ascii="Corbel" w:hAnsi="Corbel"/>
          <w:b w:val="0"/>
          <w:i/>
          <w:smallCaps w:val="0"/>
        </w:rPr>
        <w:t xml:space="preserve">: </w:t>
      </w:r>
      <w:r w:rsidR="00024ABF" w:rsidRPr="006E1B69">
        <w:rPr>
          <w:rFonts w:ascii="Corbel" w:hAnsi="Corbel"/>
          <w:b w:val="0"/>
          <w:i/>
          <w:smallCaps w:val="0"/>
        </w:rPr>
        <w:t xml:space="preserve">wykład problemowy, </w:t>
      </w:r>
      <w:r w:rsidR="0085747A" w:rsidRPr="006E1B69">
        <w:rPr>
          <w:rFonts w:ascii="Corbel" w:hAnsi="Corbel"/>
          <w:b w:val="0"/>
          <w:i/>
          <w:smallCaps w:val="0"/>
        </w:rPr>
        <w:t>wykład z prezentacją multimedialną</w:t>
      </w:r>
      <w:r w:rsidR="00923D7D" w:rsidRPr="006E1B69">
        <w:rPr>
          <w:rFonts w:ascii="Corbel" w:hAnsi="Corbel"/>
          <w:b w:val="0"/>
          <w:i/>
          <w:smallCaps w:val="0"/>
        </w:rPr>
        <w:t>,</w:t>
      </w:r>
    </w:p>
    <w:p w14:paraId="428C4922" w14:textId="196BC4C6" w:rsidR="00153C41" w:rsidRPr="006E1B6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6E1B69">
        <w:rPr>
          <w:rFonts w:ascii="Corbel" w:hAnsi="Corbel"/>
          <w:b w:val="0"/>
          <w:i/>
          <w:smallCaps w:val="0"/>
        </w:rPr>
        <w:t>Ćwiczenia</w:t>
      </w:r>
      <w:r w:rsidR="005B66D2">
        <w:rPr>
          <w:rFonts w:ascii="Corbel" w:hAnsi="Corbel"/>
          <w:b w:val="0"/>
          <w:i/>
          <w:smallCaps w:val="0"/>
        </w:rPr>
        <w:t>/konwersatoria</w:t>
      </w:r>
      <w:r w:rsidRPr="006E1B69">
        <w:rPr>
          <w:rFonts w:ascii="Corbel" w:hAnsi="Corbel"/>
          <w:b w:val="0"/>
          <w:i/>
          <w:smallCaps w:val="0"/>
        </w:rPr>
        <w:t xml:space="preserve">: </w:t>
      </w:r>
      <w:r w:rsidR="009F4610" w:rsidRPr="006E1B69">
        <w:rPr>
          <w:rFonts w:ascii="Corbel" w:hAnsi="Corbel"/>
          <w:b w:val="0"/>
          <w:i/>
          <w:smallCaps w:val="0"/>
        </w:rPr>
        <w:t xml:space="preserve">analiza </w:t>
      </w:r>
      <w:r w:rsidR="00923D7D" w:rsidRPr="006E1B69">
        <w:rPr>
          <w:rFonts w:ascii="Corbel" w:hAnsi="Corbel"/>
          <w:b w:val="0"/>
          <w:i/>
          <w:smallCaps w:val="0"/>
        </w:rPr>
        <w:t>tekstów z dyskusją,</w:t>
      </w:r>
      <w:r w:rsidR="0085747A" w:rsidRPr="006E1B69">
        <w:rPr>
          <w:rFonts w:ascii="Corbel" w:hAnsi="Corbel"/>
          <w:b w:val="0"/>
          <w:i/>
          <w:smallCaps w:val="0"/>
        </w:rPr>
        <w:t xml:space="preserve"> metoda projektów</w:t>
      </w:r>
      <w:r w:rsidR="00923D7D" w:rsidRPr="006E1B69">
        <w:rPr>
          <w:rFonts w:ascii="Corbel" w:hAnsi="Corbel"/>
          <w:b w:val="0"/>
          <w:i/>
          <w:smallCaps w:val="0"/>
        </w:rPr>
        <w:t xml:space="preserve"> </w:t>
      </w:r>
      <w:r w:rsidR="0085747A" w:rsidRPr="006E1B69">
        <w:rPr>
          <w:rFonts w:ascii="Corbel" w:hAnsi="Corbel"/>
          <w:b w:val="0"/>
          <w:i/>
          <w:smallCaps w:val="0"/>
        </w:rPr>
        <w:t>(projek</w:t>
      </w:r>
      <w:r w:rsidR="00B74528" w:rsidRPr="006E1B69">
        <w:rPr>
          <w:rFonts w:ascii="Corbel" w:hAnsi="Corbel"/>
          <w:b w:val="0"/>
          <w:i/>
          <w:smallCaps w:val="0"/>
        </w:rPr>
        <w:t>t</w:t>
      </w:r>
      <w:r w:rsidR="0085747A" w:rsidRPr="006E1B69">
        <w:rPr>
          <w:rFonts w:ascii="Corbel" w:hAnsi="Corbel"/>
          <w:b w:val="0"/>
          <w:i/>
          <w:smallCaps w:val="0"/>
        </w:rPr>
        <w:t xml:space="preserve"> praktyczny</w:t>
      </w:r>
      <w:r w:rsidR="0071620A" w:rsidRPr="006E1B69">
        <w:rPr>
          <w:rFonts w:ascii="Corbel" w:hAnsi="Corbel"/>
          <w:b w:val="0"/>
          <w:i/>
          <w:smallCaps w:val="0"/>
        </w:rPr>
        <w:t>),</w:t>
      </w:r>
      <w:r w:rsidR="001718A7" w:rsidRPr="006E1B69">
        <w:rPr>
          <w:rFonts w:ascii="Corbel" w:hAnsi="Corbel"/>
          <w:b w:val="0"/>
          <w:i/>
          <w:smallCaps w:val="0"/>
        </w:rPr>
        <w:t xml:space="preserve"> praca w </w:t>
      </w:r>
      <w:r w:rsidR="0085747A" w:rsidRPr="006E1B69">
        <w:rPr>
          <w:rFonts w:ascii="Corbel" w:hAnsi="Corbel"/>
          <w:b w:val="0"/>
          <w:i/>
          <w:smallCaps w:val="0"/>
        </w:rPr>
        <w:t>grupach</w:t>
      </w:r>
      <w:r w:rsidR="0071620A" w:rsidRPr="006E1B69">
        <w:rPr>
          <w:rFonts w:ascii="Corbel" w:hAnsi="Corbel"/>
          <w:b w:val="0"/>
          <w:i/>
          <w:smallCaps w:val="0"/>
        </w:rPr>
        <w:t xml:space="preserve"> (</w:t>
      </w:r>
      <w:r w:rsidR="0085747A" w:rsidRPr="006E1B69">
        <w:rPr>
          <w:rFonts w:ascii="Corbel" w:hAnsi="Corbel"/>
          <w:b w:val="0"/>
          <w:i/>
          <w:smallCaps w:val="0"/>
        </w:rPr>
        <w:t>rozwiązywanie zadań</w:t>
      </w:r>
      <w:r w:rsidR="0071620A" w:rsidRPr="006E1B69">
        <w:rPr>
          <w:rFonts w:ascii="Corbel" w:hAnsi="Corbel"/>
          <w:b w:val="0"/>
          <w:i/>
          <w:smallCaps w:val="0"/>
        </w:rPr>
        <w:t>,</w:t>
      </w:r>
      <w:r w:rsidR="0085747A" w:rsidRPr="006E1B69">
        <w:rPr>
          <w:rFonts w:ascii="Corbel" w:hAnsi="Corbel"/>
          <w:b w:val="0"/>
          <w:i/>
          <w:smallCaps w:val="0"/>
        </w:rPr>
        <w:t xml:space="preserve"> dyskusja</w:t>
      </w:r>
      <w:r w:rsidR="0071620A" w:rsidRPr="006E1B69">
        <w:rPr>
          <w:rFonts w:ascii="Corbel" w:hAnsi="Corbel"/>
          <w:b w:val="0"/>
          <w:i/>
          <w:smallCaps w:val="0"/>
        </w:rPr>
        <w:t>),</w:t>
      </w:r>
      <w:r w:rsidR="0085747A" w:rsidRPr="006E1B69">
        <w:rPr>
          <w:rFonts w:ascii="Corbel" w:hAnsi="Corbel"/>
          <w:b w:val="0"/>
          <w:i/>
          <w:smallCaps w:val="0"/>
        </w:rPr>
        <w:t xml:space="preserve"> </w:t>
      </w:r>
    </w:p>
    <w:p w14:paraId="699D2F8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2B5AB3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6356759" w:rsidR="0085747A" w:rsidRPr="009C54AE" w:rsidRDefault="006F4EA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55D63" w:rsidRPr="00B74528" w14:paraId="4FFC276C" w14:textId="77777777" w:rsidTr="002B5AB3">
        <w:tc>
          <w:tcPr>
            <w:tcW w:w="1962" w:type="dxa"/>
          </w:tcPr>
          <w:p w14:paraId="1562D6DD" w14:textId="1D364C7B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78653C69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ECB8473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106C9F54" w14:textId="77777777" w:rsidTr="002B5AB3">
        <w:tc>
          <w:tcPr>
            <w:tcW w:w="1962" w:type="dxa"/>
          </w:tcPr>
          <w:p w14:paraId="17814888" w14:textId="5025E5CE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40A516CE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868AD50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39FB682F" w14:textId="77777777" w:rsidTr="002B5AB3">
        <w:tc>
          <w:tcPr>
            <w:tcW w:w="1962" w:type="dxa"/>
          </w:tcPr>
          <w:p w14:paraId="44DAAFFF" w14:textId="58EDECD2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49EAB59" w14:textId="02CD8CB0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2620236A" w14:textId="60324746" w:rsidR="00355D63" w:rsidRPr="0078029C" w:rsidRDefault="004C522B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4C522B" w:rsidRPr="00B74528" w14:paraId="71897529" w14:textId="77777777" w:rsidTr="002B5AB3">
        <w:tc>
          <w:tcPr>
            <w:tcW w:w="1962" w:type="dxa"/>
          </w:tcPr>
          <w:p w14:paraId="3608EF61" w14:textId="3AA31E17" w:rsidR="004C522B" w:rsidRPr="00B74528" w:rsidRDefault="004C522B" w:rsidP="004C5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FD42958" w14:textId="2F43CBA3" w:rsidR="004C522B" w:rsidRPr="0078029C" w:rsidRDefault="004C522B" w:rsidP="004C52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5942C4EC" w14:textId="3369D9EB" w:rsidR="004C522B" w:rsidRPr="0078029C" w:rsidRDefault="004C522B" w:rsidP="004C522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3B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4C522B" w:rsidRPr="00B74528" w14:paraId="7F8B596E" w14:textId="77777777" w:rsidTr="002B5AB3">
        <w:tc>
          <w:tcPr>
            <w:tcW w:w="1962" w:type="dxa"/>
          </w:tcPr>
          <w:p w14:paraId="4CA5C9B9" w14:textId="1EC61E1E" w:rsidR="004C522B" w:rsidRPr="00B74528" w:rsidRDefault="004C522B" w:rsidP="004C5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F389487" w14:textId="1C8DEC29" w:rsidR="004C522B" w:rsidRPr="0078029C" w:rsidRDefault="004C522B" w:rsidP="004C52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08A6BC1D" w14:textId="05BB15D0" w:rsidR="004C522B" w:rsidRPr="0078029C" w:rsidRDefault="004C522B" w:rsidP="004C522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3B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4C522B" w:rsidRPr="00B74528" w14:paraId="27976B19" w14:textId="77777777" w:rsidTr="002B5AB3">
        <w:tc>
          <w:tcPr>
            <w:tcW w:w="1962" w:type="dxa"/>
          </w:tcPr>
          <w:p w14:paraId="0796C40D" w14:textId="317E1C7F" w:rsidR="004C522B" w:rsidRPr="00B74528" w:rsidRDefault="004C522B" w:rsidP="004C5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EBEB35" w14:textId="04434B76" w:rsidR="004C522B" w:rsidRPr="0078029C" w:rsidRDefault="004C522B" w:rsidP="004C52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1EAB2AD8" w14:textId="4876BA8B" w:rsidR="004C522B" w:rsidRPr="0078029C" w:rsidRDefault="004C522B" w:rsidP="004C522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73B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355D63" w:rsidRPr="00B74528" w14:paraId="2E72061B" w14:textId="77777777" w:rsidTr="002B5AB3">
        <w:tc>
          <w:tcPr>
            <w:tcW w:w="1962" w:type="dxa"/>
          </w:tcPr>
          <w:p w14:paraId="7D0FEA07" w14:textId="4E18056F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6691F9EA" w14:textId="7634A3FF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092D6B17" w14:textId="5C846871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5FC541DE" w14:textId="77777777" w:rsidTr="002B5AB3">
        <w:tc>
          <w:tcPr>
            <w:tcW w:w="1962" w:type="dxa"/>
          </w:tcPr>
          <w:p w14:paraId="592A40DD" w14:textId="0A95503D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5074B9C" w14:textId="5EA7AC2A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43EC6AAD" w14:textId="61849D6C" w:rsidR="00355D63" w:rsidRPr="0078029C" w:rsidRDefault="00355D63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55D63" w:rsidRPr="00B74528" w14:paraId="6FFAFBD7" w14:textId="77777777" w:rsidTr="002B5AB3">
        <w:tc>
          <w:tcPr>
            <w:tcW w:w="1962" w:type="dxa"/>
          </w:tcPr>
          <w:p w14:paraId="4376E7CF" w14:textId="1D33F0A1" w:rsidR="00355D63" w:rsidRPr="00B74528" w:rsidRDefault="00355D63" w:rsidP="00355D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7452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43A7B775" w14:textId="37983417" w:rsidR="00355D63" w:rsidRPr="0078029C" w:rsidRDefault="00355D63" w:rsidP="0078029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029C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14:paraId="1435D361" w14:textId="49326F39" w:rsidR="00355D63" w:rsidRPr="0078029C" w:rsidRDefault="004C522B" w:rsidP="0078029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32292305" w14:textId="77777777" w:rsidR="00923D7D" w:rsidRPr="00B7452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B7452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74528">
        <w:rPr>
          <w:rFonts w:ascii="Corbel" w:hAnsi="Corbel"/>
          <w:smallCaps w:val="0"/>
          <w:szCs w:val="24"/>
        </w:rPr>
        <w:t xml:space="preserve">4.2 </w:t>
      </w:r>
      <w:r w:rsidR="0085747A" w:rsidRPr="00B7452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74528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B7452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43199BE1" w14:textId="1400D3B2" w:rsidR="00DB097B" w:rsidRDefault="00DB097B" w:rsidP="00DB09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możliwości i ograniczeń edukacji informatycznej w przedszkolu i klasach I-III szkoły podstawowej przed pierwszym i po ostatnim wykładzie.</w:t>
            </w:r>
          </w:p>
          <w:p w14:paraId="5942C489" w14:textId="3181C6A3" w:rsidR="00B74528" w:rsidRPr="00C65CF1" w:rsidRDefault="00DB097B" w:rsidP="00DB09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A03080">
              <w:rPr>
                <w:rFonts w:ascii="Corbel" w:hAnsi="Corbel"/>
                <w:smallCaps w:val="0"/>
                <w:szCs w:val="24"/>
              </w:rPr>
              <w:t>Ćwiczenia</w:t>
            </w:r>
            <w:r w:rsidR="005B66D2">
              <w:rPr>
                <w:rFonts w:ascii="Corbel" w:hAnsi="Corbel"/>
                <w:smallCaps w:val="0"/>
                <w:szCs w:val="24"/>
              </w:rPr>
              <w:t>/konwersatoria</w:t>
            </w:r>
            <w:r w:rsidRPr="00A03080">
              <w:rPr>
                <w:rFonts w:ascii="Corbel" w:hAnsi="Corbel"/>
                <w:smallCaps w:val="0"/>
                <w:szCs w:val="24"/>
              </w:rPr>
              <w:t>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6823810F" w:rsidR="0085747A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0813E605" w:rsidR="00C61DC5" w:rsidRPr="009C54AE" w:rsidRDefault="00BC4AA8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316FA4BA" w14:textId="5717032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ta</w:t>
            </w:r>
            <w:r w:rsidR="007802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30F43D2" w14:textId="08DB9CDE" w:rsidR="00C61DC5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2493719" w:rsidR="0085747A" w:rsidRPr="009C54AE" w:rsidRDefault="00BC4AA8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43CDCCE7" w:rsidR="0085747A" w:rsidRPr="009C54AE" w:rsidRDefault="002B5AB3" w:rsidP="002B5AB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544"/>
      </w:tblGrid>
      <w:tr w:rsidR="0085747A" w:rsidRPr="009C54AE" w14:paraId="6D5F2CDB" w14:textId="77777777" w:rsidTr="006F4EAD">
        <w:trPr>
          <w:trHeight w:val="397"/>
        </w:trPr>
        <w:tc>
          <w:tcPr>
            <w:tcW w:w="3969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544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6F4EAD">
        <w:trPr>
          <w:trHeight w:val="397"/>
        </w:trPr>
        <w:tc>
          <w:tcPr>
            <w:tcW w:w="3969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544" w:type="dxa"/>
          </w:tcPr>
          <w:p w14:paraId="3B616D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7DF81D3" w14:textId="77777777" w:rsidTr="00011A91">
        <w:trPr>
          <w:trHeight w:val="397"/>
        </w:trPr>
        <w:tc>
          <w:tcPr>
            <w:tcW w:w="9639" w:type="dxa"/>
          </w:tcPr>
          <w:p w14:paraId="5208B60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3CDC40" w14:textId="77777777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r:id="rId12" w:history="1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Młodzi giganci programowania.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14:paraId="319FD6E9" w14:textId="6DC771B2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Resnick M., Umaschi-Bers M., </w:t>
            </w:r>
            <w:r w:rsidR="00241CDC">
              <w:rPr>
                <w:rFonts w:ascii="Corbel" w:hAnsi="Corbel"/>
                <w:b w:val="0"/>
                <w:i/>
                <w:smallCaps w:val="0"/>
                <w:szCs w:val="24"/>
              </w:rPr>
              <w:t>Oficjalny podręcznik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14:paraId="5C046C9A" w14:textId="77777777" w:rsidR="00561E8C" w:rsidRPr="00350F9E" w:rsidRDefault="00561E8C" w:rsidP="00561E8C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Steigart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Bawimy się, programując w Scratchu.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14:paraId="30C7467C" w14:textId="7771DEAD" w:rsidR="00561E8C" w:rsidRPr="00561E8C" w:rsidRDefault="00561E8C" w:rsidP="00561E8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W., Edukacyjne zastosowania hipermediów. UR, Rzeszów 2007.</w:t>
            </w:r>
          </w:p>
          <w:p w14:paraId="22EA6E20" w14:textId="77777777" w:rsidR="00561E8C" w:rsidRPr="00561E8C" w:rsidRDefault="00561E8C" w:rsidP="00561E8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W.: Podręcznik multimedialny. Teoria – metodologia – przykłady.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3754549" w14:textId="77777777" w:rsidR="00391A27" w:rsidRPr="00007F2C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WebQuest – od informacji do wiedzy technicznej</w:t>
            </w:r>
            <w:r w:rsidRP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14:paraId="24EFFF53" w14:textId="77777777" w:rsidR="00391A27" w:rsidRPr="00007F2C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14:paraId="6BBD7DD1" w14:textId="77777777" w:rsidR="00561E8C" w:rsidRPr="004C3E5B" w:rsidRDefault="00391A27" w:rsidP="0039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007F2C">
              <w:rPr>
                <w:rFonts w:ascii="Corbel" w:hAnsi="Corbel"/>
                <w:sz w:val="24"/>
                <w:szCs w:val="24"/>
              </w:rPr>
              <w:t xml:space="preserve">Pitler H., Hubbell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14:paraId="5F90AACB" w14:textId="77777777" w:rsidR="004C3E5B" w:rsidRPr="001E77C0" w:rsidRDefault="004C3E5B" w:rsidP="004C3E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77C0">
              <w:rPr>
                <w:rFonts w:ascii="Corbel" w:hAnsi="Corbel"/>
                <w:sz w:val="24"/>
                <w:szCs w:val="24"/>
              </w:rPr>
              <w:t xml:space="preserve">Kiałka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14:paraId="56070F37" w14:textId="4BF50EED" w:rsidR="004C3E5B" w:rsidRPr="00561E8C" w:rsidRDefault="004C3E5B" w:rsidP="004C3E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Kosmaciński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="0085747A" w:rsidRPr="009C54AE" w14:paraId="6981F2E0" w14:textId="77777777" w:rsidTr="00011A91">
        <w:trPr>
          <w:trHeight w:val="397"/>
        </w:trPr>
        <w:tc>
          <w:tcPr>
            <w:tcW w:w="9639" w:type="dxa"/>
          </w:tcPr>
          <w:p w14:paraId="4F821F17" w14:textId="087F5F84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847B7C" w14:textId="4EB5803C" w:rsidR="00561E8C" w:rsidRPr="00C65CF1" w:rsidRDefault="00561E8C" w:rsidP="009C54AE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6010" w14:textId="77777777" w:rsidR="004258D1" w:rsidRDefault="004258D1" w:rsidP="00C16ABF">
      <w:pPr>
        <w:spacing w:after="0" w:line="240" w:lineRule="auto"/>
      </w:pPr>
      <w:r>
        <w:separator/>
      </w:r>
    </w:p>
  </w:endnote>
  <w:endnote w:type="continuationSeparator" w:id="0">
    <w:p w14:paraId="67CDD5CB" w14:textId="77777777" w:rsidR="004258D1" w:rsidRDefault="004258D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9034E" w14:textId="77777777" w:rsidR="004258D1" w:rsidRDefault="004258D1" w:rsidP="00C16ABF">
      <w:pPr>
        <w:spacing w:after="0" w:line="240" w:lineRule="auto"/>
      </w:pPr>
      <w:r>
        <w:separator/>
      </w:r>
    </w:p>
  </w:footnote>
  <w:footnote w:type="continuationSeparator" w:id="0">
    <w:p w14:paraId="7350660D" w14:textId="77777777" w:rsidR="004258D1" w:rsidRDefault="004258D1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650"/>
    <w:multiLevelType w:val="hybridMultilevel"/>
    <w:tmpl w:val="7FF8D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3BE1"/>
    <w:multiLevelType w:val="hybridMultilevel"/>
    <w:tmpl w:val="B7E8BAD8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F7253"/>
    <w:multiLevelType w:val="hybridMultilevel"/>
    <w:tmpl w:val="ECA28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62173">
    <w:abstractNumId w:val="3"/>
  </w:num>
  <w:num w:numId="2" w16cid:durableId="585574686">
    <w:abstractNumId w:val="2"/>
  </w:num>
  <w:num w:numId="3" w16cid:durableId="1830709359">
    <w:abstractNumId w:val="4"/>
  </w:num>
  <w:num w:numId="4" w16cid:durableId="831263521">
    <w:abstractNumId w:val="1"/>
  </w:num>
  <w:num w:numId="5" w16cid:durableId="1634099330">
    <w:abstractNumId w:val="6"/>
  </w:num>
  <w:num w:numId="6" w16cid:durableId="607540003">
    <w:abstractNumId w:val="0"/>
  </w:num>
  <w:num w:numId="7" w16cid:durableId="192206272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A91"/>
    <w:rsid w:val="00015B8F"/>
    <w:rsid w:val="000219A3"/>
    <w:rsid w:val="00022ECE"/>
    <w:rsid w:val="00024ABF"/>
    <w:rsid w:val="000420A9"/>
    <w:rsid w:val="00042A51"/>
    <w:rsid w:val="00042D2E"/>
    <w:rsid w:val="00044C82"/>
    <w:rsid w:val="00054C4F"/>
    <w:rsid w:val="00070ED6"/>
    <w:rsid w:val="000742DC"/>
    <w:rsid w:val="000758C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5B2"/>
    <w:rsid w:val="000F145F"/>
    <w:rsid w:val="000F1C57"/>
    <w:rsid w:val="000F554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22"/>
    <w:rsid w:val="00192F37"/>
    <w:rsid w:val="001A478A"/>
    <w:rsid w:val="001A70D2"/>
    <w:rsid w:val="001D657B"/>
    <w:rsid w:val="001D7B54"/>
    <w:rsid w:val="001E0209"/>
    <w:rsid w:val="001F2CA2"/>
    <w:rsid w:val="002144C0"/>
    <w:rsid w:val="002233A7"/>
    <w:rsid w:val="0022477D"/>
    <w:rsid w:val="002278A9"/>
    <w:rsid w:val="002336F9"/>
    <w:rsid w:val="0024028F"/>
    <w:rsid w:val="00241CDC"/>
    <w:rsid w:val="00244ABC"/>
    <w:rsid w:val="00281FF2"/>
    <w:rsid w:val="002857DE"/>
    <w:rsid w:val="00291567"/>
    <w:rsid w:val="002A22BF"/>
    <w:rsid w:val="002A2389"/>
    <w:rsid w:val="002A671D"/>
    <w:rsid w:val="002B4D55"/>
    <w:rsid w:val="002B5AB3"/>
    <w:rsid w:val="002B5EA0"/>
    <w:rsid w:val="002B6119"/>
    <w:rsid w:val="002C1F06"/>
    <w:rsid w:val="002D3375"/>
    <w:rsid w:val="002D73D4"/>
    <w:rsid w:val="002F02A3"/>
    <w:rsid w:val="002F42C6"/>
    <w:rsid w:val="002F4ABE"/>
    <w:rsid w:val="003018BA"/>
    <w:rsid w:val="0030395F"/>
    <w:rsid w:val="00305C92"/>
    <w:rsid w:val="003151C5"/>
    <w:rsid w:val="00316D86"/>
    <w:rsid w:val="003343CF"/>
    <w:rsid w:val="00346FE9"/>
    <w:rsid w:val="0034759A"/>
    <w:rsid w:val="003503F6"/>
    <w:rsid w:val="003530DD"/>
    <w:rsid w:val="00355D63"/>
    <w:rsid w:val="00363F78"/>
    <w:rsid w:val="00391A27"/>
    <w:rsid w:val="003A0A5B"/>
    <w:rsid w:val="003A1176"/>
    <w:rsid w:val="003B5587"/>
    <w:rsid w:val="003B5EB2"/>
    <w:rsid w:val="003C0BAE"/>
    <w:rsid w:val="003D18A9"/>
    <w:rsid w:val="003D6AE2"/>
    <w:rsid w:val="003D6CE2"/>
    <w:rsid w:val="003E1941"/>
    <w:rsid w:val="003E2FE6"/>
    <w:rsid w:val="003E49D5"/>
    <w:rsid w:val="003F38C0"/>
    <w:rsid w:val="003F5B1F"/>
    <w:rsid w:val="00414E3C"/>
    <w:rsid w:val="0042244A"/>
    <w:rsid w:val="004258D1"/>
    <w:rsid w:val="0042745A"/>
    <w:rsid w:val="00431D5C"/>
    <w:rsid w:val="004362C6"/>
    <w:rsid w:val="00436315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E5B"/>
    <w:rsid w:val="004C522B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024"/>
    <w:rsid w:val="00543ACC"/>
    <w:rsid w:val="00561E8C"/>
    <w:rsid w:val="0056696D"/>
    <w:rsid w:val="0057150C"/>
    <w:rsid w:val="00573EF9"/>
    <w:rsid w:val="0059484D"/>
    <w:rsid w:val="005A0855"/>
    <w:rsid w:val="005A2962"/>
    <w:rsid w:val="005A3196"/>
    <w:rsid w:val="005B481A"/>
    <w:rsid w:val="005B52C3"/>
    <w:rsid w:val="005B66D2"/>
    <w:rsid w:val="005C080F"/>
    <w:rsid w:val="005C26EA"/>
    <w:rsid w:val="005C55E5"/>
    <w:rsid w:val="005C696A"/>
    <w:rsid w:val="005D69C2"/>
    <w:rsid w:val="005E6E85"/>
    <w:rsid w:val="005F31D2"/>
    <w:rsid w:val="005F791F"/>
    <w:rsid w:val="0061029B"/>
    <w:rsid w:val="00617230"/>
    <w:rsid w:val="00621CE1"/>
    <w:rsid w:val="00627FC9"/>
    <w:rsid w:val="00632300"/>
    <w:rsid w:val="00642851"/>
    <w:rsid w:val="00647FA8"/>
    <w:rsid w:val="00650C5F"/>
    <w:rsid w:val="006518BD"/>
    <w:rsid w:val="00654934"/>
    <w:rsid w:val="006620D9"/>
    <w:rsid w:val="00671958"/>
    <w:rsid w:val="00675843"/>
    <w:rsid w:val="0068255B"/>
    <w:rsid w:val="00696477"/>
    <w:rsid w:val="006B629F"/>
    <w:rsid w:val="006D050F"/>
    <w:rsid w:val="006D6139"/>
    <w:rsid w:val="006E1B69"/>
    <w:rsid w:val="006E5D65"/>
    <w:rsid w:val="006F1282"/>
    <w:rsid w:val="006F1FBC"/>
    <w:rsid w:val="006F31E2"/>
    <w:rsid w:val="006F4EAD"/>
    <w:rsid w:val="006F52A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FE"/>
    <w:rsid w:val="00766FD4"/>
    <w:rsid w:val="0078029C"/>
    <w:rsid w:val="00781458"/>
    <w:rsid w:val="0078168C"/>
    <w:rsid w:val="00787C2A"/>
    <w:rsid w:val="00790E27"/>
    <w:rsid w:val="007A4022"/>
    <w:rsid w:val="007A6E6E"/>
    <w:rsid w:val="007C3299"/>
    <w:rsid w:val="007C3BCC"/>
    <w:rsid w:val="007C4546"/>
    <w:rsid w:val="007C6322"/>
    <w:rsid w:val="007D1372"/>
    <w:rsid w:val="007D6E56"/>
    <w:rsid w:val="007D6E75"/>
    <w:rsid w:val="007D7E55"/>
    <w:rsid w:val="007E46EC"/>
    <w:rsid w:val="007F1652"/>
    <w:rsid w:val="007F4155"/>
    <w:rsid w:val="0081554D"/>
    <w:rsid w:val="0081707E"/>
    <w:rsid w:val="00824AF8"/>
    <w:rsid w:val="00836F69"/>
    <w:rsid w:val="008449B3"/>
    <w:rsid w:val="0085747A"/>
    <w:rsid w:val="008816C5"/>
    <w:rsid w:val="00883FCD"/>
    <w:rsid w:val="0088446B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E2E"/>
    <w:rsid w:val="00970F31"/>
    <w:rsid w:val="00997F14"/>
    <w:rsid w:val="009A78D9"/>
    <w:rsid w:val="009C1331"/>
    <w:rsid w:val="009C3E31"/>
    <w:rsid w:val="009C54AE"/>
    <w:rsid w:val="009C788E"/>
    <w:rsid w:val="009E3B41"/>
    <w:rsid w:val="009E78A7"/>
    <w:rsid w:val="009F3C5C"/>
    <w:rsid w:val="009F4610"/>
    <w:rsid w:val="00A00ECC"/>
    <w:rsid w:val="00A155EE"/>
    <w:rsid w:val="00A2245B"/>
    <w:rsid w:val="00A30110"/>
    <w:rsid w:val="00A3669C"/>
    <w:rsid w:val="00A36899"/>
    <w:rsid w:val="00A371F6"/>
    <w:rsid w:val="00A43BF6"/>
    <w:rsid w:val="00A53FA5"/>
    <w:rsid w:val="00A54817"/>
    <w:rsid w:val="00A601C8"/>
    <w:rsid w:val="00A60799"/>
    <w:rsid w:val="00A714DB"/>
    <w:rsid w:val="00A84C85"/>
    <w:rsid w:val="00A97DE1"/>
    <w:rsid w:val="00AB053C"/>
    <w:rsid w:val="00AB245C"/>
    <w:rsid w:val="00AB4A2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1F4"/>
    <w:rsid w:val="00B4256F"/>
    <w:rsid w:val="00B43B77"/>
    <w:rsid w:val="00B43E80"/>
    <w:rsid w:val="00B51718"/>
    <w:rsid w:val="00B607DB"/>
    <w:rsid w:val="00B66529"/>
    <w:rsid w:val="00B74528"/>
    <w:rsid w:val="00B75946"/>
    <w:rsid w:val="00B8056E"/>
    <w:rsid w:val="00B819C8"/>
    <w:rsid w:val="00B82308"/>
    <w:rsid w:val="00B83FCE"/>
    <w:rsid w:val="00B90885"/>
    <w:rsid w:val="00BB520A"/>
    <w:rsid w:val="00BC4A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D1B"/>
    <w:rsid w:val="00C56036"/>
    <w:rsid w:val="00C61DC5"/>
    <w:rsid w:val="00C65CF1"/>
    <w:rsid w:val="00C67E92"/>
    <w:rsid w:val="00C70A26"/>
    <w:rsid w:val="00C766DF"/>
    <w:rsid w:val="00C94B98"/>
    <w:rsid w:val="00CA2B96"/>
    <w:rsid w:val="00CA3F9E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FF6"/>
    <w:rsid w:val="00D73A1D"/>
    <w:rsid w:val="00D74119"/>
    <w:rsid w:val="00D8075B"/>
    <w:rsid w:val="00D8678B"/>
    <w:rsid w:val="00D95191"/>
    <w:rsid w:val="00D9525F"/>
    <w:rsid w:val="00D9572F"/>
    <w:rsid w:val="00DA2114"/>
    <w:rsid w:val="00DB097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B20F5"/>
    <w:rsid w:val="00EB267E"/>
    <w:rsid w:val="00EC4899"/>
    <w:rsid w:val="00ED03AB"/>
    <w:rsid w:val="00ED32D2"/>
    <w:rsid w:val="00EE32DE"/>
    <w:rsid w:val="00EE5457"/>
    <w:rsid w:val="00F070AB"/>
    <w:rsid w:val="00F17567"/>
    <w:rsid w:val="00F20C3E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F6DD2E04-73F0-4695-A8E4-2FC001AB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09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09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09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09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097B"/>
    <w:rPr>
      <w:rFonts w:ascii="Calibri" w:hAnsi="Calibri"/>
      <w:b/>
      <w:bCs/>
      <w:lang w:eastAsia="en-US"/>
    </w:rPr>
  </w:style>
  <w:style w:type="character" w:customStyle="1" w:styleId="normaltextrun">
    <w:name w:val="normaltextrun"/>
    <w:basedOn w:val="Domylnaczcionkaakapitu"/>
    <w:rsid w:val="003D6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helion.pl/autorzy/piotr-pelk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ratch.mit.edu/accounts/login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A2A1B-F76E-4256-897B-CD32DB4A62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DEEEF4-58EA-45DC-A522-C328DB97ED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20DA7-95EF-495A-808A-A3183A11A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061942-1F7D-47E2-914E-70191E01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1449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36</cp:revision>
  <cp:lastPrinted>2019-02-06T12:12:00Z</cp:lastPrinted>
  <dcterms:created xsi:type="dcterms:W3CDTF">2019-11-13T20:14:00Z</dcterms:created>
  <dcterms:modified xsi:type="dcterms:W3CDTF">2025-10-12T10:37:00Z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